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D4" w:rsidRDefault="006079D4" w:rsidP="00716A47">
      <w:r>
        <w:t xml:space="preserve">                                                                                                                                                         </w:t>
      </w:r>
    </w:p>
    <w:p w:rsidR="006079D4" w:rsidRPr="00B62C02" w:rsidRDefault="006079D4" w:rsidP="00716A47">
      <w:pPr>
        <w:jc w:val="center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КЛЮЧЕВСКИЙ  СЕЛЬСКИЙ  СОВЕТ  ДЕПУТАТОВ</w:t>
      </w:r>
    </w:p>
    <w:p w:rsidR="006079D4" w:rsidRPr="00B62C02" w:rsidRDefault="006079D4" w:rsidP="00716A47">
      <w:pPr>
        <w:jc w:val="center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ТОПЧИХИНСКОГО  РАЙОНА  АЛТАЙСКОГО КРАЯ</w:t>
      </w:r>
    </w:p>
    <w:p w:rsidR="006079D4" w:rsidRPr="00B62C02" w:rsidRDefault="006079D4" w:rsidP="00716A47">
      <w:pPr>
        <w:jc w:val="center"/>
        <w:rPr>
          <w:rFonts w:ascii="Arial" w:hAnsi="Arial" w:cs="Arial"/>
          <w:sz w:val="24"/>
          <w:szCs w:val="24"/>
        </w:rPr>
      </w:pPr>
    </w:p>
    <w:p w:rsidR="006079D4" w:rsidRPr="00B62C02" w:rsidRDefault="006079D4" w:rsidP="00716A47">
      <w:pPr>
        <w:jc w:val="center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Р  Е  Ш  Е  Н  И  Е</w:t>
      </w:r>
    </w:p>
    <w:p w:rsidR="006079D4" w:rsidRPr="00B62C02" w:rsidRDefault="006079D4" w:rsidP="00716A47">
      <w:pPr>
        <w:jc w:val="both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br/>
        <w:t>26.06.2013                                                                                                             № 31</w:t>
      </w:r>
    </w:p>
    <w:p w:rsidR="006079D4" w:rsidRPr="00B62C02" w:rsidRDefault="006079D4" w:rsidP="00716A4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Pr="00B62C02">
        <w:rPr>
          <w:rFonts w:ascii="Arial" w:hAnsi="Arial" w:cs="Arial"/>
          <w:b/>
          <w:bCs/>
          <w:sz w:val="24"/>
          <w:szCs w:val="24"/>
        </w:rPr>
        <w:t>. Ключи</w:t>
      </w:r>
    </w:p>
    <w:p w:rsidR="006079D4" w:rsidRPr="00B62C02" w:rsidRDefault="006079D4" w:rsidP="00716A47">
      <w:pPr>
        <w:rPr>
          <w:rFonts w:ascii="Arial" w:hAnsi="Arial" w:cs="Arial"/>
          <w:sz w:val="24"/>
          <w:szCs w:val="24"/>
        </w:rPr>
      </w:pPr>
    </w:p>
    <w:p w:rsidR="006079D4" w:rsidRPr="00B62C02" w:rsidRDefault="006079D4" w:rsidP="00716A47">
      <w:pPr>
        <w:rPr>
          <w:rFonts w:ascii="Arial" w:hAnsi="Arial" w:cs="Arial"/>
          <w:sz w:val="24"/>
          <w:szCs w:val="24"/>
        </w:rPr>
      </w:pPr>
    </w:p>
    <w:p w:rsidR="006079D4" w:rsidRDefault="006079D4" w:rsidP="00716A47"/>
    <w:tbl>
      <w:tblPr>
        <w:tblW w:w="0" w:type="auto"/>
        <w:tblInd w:w="-106" w:type="dxa"/>
        <w:tblLook w:val="00A0"/>
      </w:tblPr>
      <w:tblGrid>
        <w:gridCol w:w="4860"/>
      </w:tblGrid>
      <w:tr w:rsidR="006079D4">
        <w:trPr>
          <w:trHeight w:val="360"/>
        </w:trPr>
        <w:tc>
          <w:tcPr>
            <w:tcW w:w="4860" w:type="dxa"/>
          </w:tcPr>
          <w:p w:rsidR="006079D4" w:rsidRPr="00B62C02" w:rsidRDefault="006079D4" w:rsidP="004019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2C02">
              <w:rPr>
                <w:rFonts w:ascii="Arial" w:hAnsi="Arial" w:cs="Arial"/>
                <w:sz w:val="24"/>
                <w:szCs w:val="24"/>
              </w:rPr>
              <w:t>О внесении изменения в Положение об административной комиссии при Администрации Ключевского сельсовета, утвержденное решением сельского Совета депутатов от 26.09.2012 № 43</w:t>
            </w:r>
          </w:p>
        </w:tc>
      </w:tr>
    </w:tbl>
    <w:p w:rsidR="006079D4" w:rsidRDefault="006079D4" w:rsidP="00716A47"/>
    <w:p w:rsidR="006079D4" w:rsidRPr="00B62C02" w:rsidRDefault="006079D4" w:rsidP="00716A47">
      <w:pPr>
        <w:pStyle w:val="BodyText2"/>
        <w:spacing w:line="240" w:lineRule="auto"/>
        <w:ind w:firstLine="720"/>
        <w:jc w:val="both"/>
        <w:rPr>
          <w:rFonts w:ascii="Arial" w:hAnsi="Arial" w:cs="Arial"/>
          <w:spacing w:val="40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В целях приведения в соответствие с действующим законодательством Положения об административной комиссии при Администрации Ключевского сельсовета, утвержденное решением Ключевского  сельского Совета депутатов от 26.09.2012 № 43, согласно ч.1 ст.54 Семейного кодекса Российской Федерации,  руководствуясь Уставом муниципального образования Ключевский сельсовет Топчихинского района Алтайского края, сельский Совет депутатов</w:t>
      </w:r>
      <w:r w:rsidRPr="00B62C02">
        <w:rPr>
          <w:rFonts w:ascii="Arial" w:hAnsi="Arial" w:cs="Arial"/>
          <w:spacing w:val="40"/>
          <w:sz w:val="24"/>
          <w:szCs w:val="24"/>
        </w:rPr>
        <w:t xml:space="preserve">  р е ш и л:</w:t>
      </w:r>
    </w:p>
    <w:p w:rsidR="006079D4" w:rsidRPr="00B62C02" w:rsidRDefault="006079D4" w:rsidP="00716A47">
      <w:pPr>
        <w:pStyle w:val="BodyText2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pacing w:val="40"/>
          <w:sz w:val="24"/>
          <w:szCs w:val="24"/>
        </w:rPr>
        <w:t>1.</w:t>
      </w:r>
      <w:r w:rsidRPr="00B62C02">
        <w:rPr>
          <w:rFonts w:ascii="Arial" w:hAnsi="Arial" w:cs="Arial"/>
          <w:sz w:val="24"/>
          <w:szCs w:val="24"/>
        </w:rPr>
        <w:t>Внести следующие изменения в Положение об административной комиссии при Администрации Ключевского сельсовета, изложив пункт 12 в следующей редакции:</w:t>
      </w:r>
    </w:p>
    <w:p w:rsidR="006079D4" w:rsidRPr="00B62C02" w:rsidRDefault="006079D4" w:rsidP="00716A47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079D4" w:rsidRPr="00B62C02" w:rsidRDefault="006079D4" w:rsidP="00716A4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- «12. Административная комиссия рассматривает дела об административных правонарушениях в отношении граждан, достигших 18 лет.».</w:t>
      </w:r>
    </w:p>
    <w:p w:rsidR="006079D4" w:rsidRPr="00B62C02" w:rsidRDefault="006079D4" w:rsidP="00716A47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2. Обнародовать настоящее решение в установленном законом порядке и разместить на официальном сайте муниципального образования Топчихинский район.</w:t>
      </w:r>
    </w:p>
    <w:p w:rsidR="006079D4" w:rsidRPr="00B62C02" w:rsidRDefault="006079D4" w:rsidP="00716A47">
      <w:pPr>
        <w:tabs>
          <w:tab w:val="left" w:pos="72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3. Контроль за исполнением решения возложить на постоянную комиссию по бюджету и вопросам местного самоуправления.</w:t>
      </w:r>
    </w:p>
    <w:p w:rsidR="006079D4" w:rsidRPr="00B62C02" w:rsidRDefault="006079D4" w:rsidP="00716A47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079D4" w:rsidRPr="00B62C02" w:rsidRDefault="006079D4" w:rsidP="00716A4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079D4" w:rsidRPr="00B62C02" w:rsidRDefault="006079D4" w:rsidP="00716A47">
      <w:pPr>
        <w:jc w:val="center"/>
        <w:rPr>
          <w:rFonts w:ascii="Arial" w:hAnsi="Arial" w:cs="Arial"/>
          <w:sz w:val="24"/>
          <w:szCs w:val="24"/>
        </w:rPr>
      </w:pPr>
      <w:r w:rsidRPr="00B62C02">
        <w:rPr>
          <w:rFonts w:ascii="Arial" w:hAnsi="Arial" w:cs="Arial"/>
          <w:sz w:val="24"/>
          <w:szCs w:val="24"/>
        </w:rPr>
        <w:t>Глава сельсовета                                                                             В.В. Хабарова</w:t>
      </w:r>
    </w:p>
    <w:p w:rsidR="006079D4" w:rsidRPr="00B62C02" w:rsidRDefault="006079D4" w:rsidP="00716A47">
      <w:pPr>
        <w:pStyle w:val="BodyText2"/>
        <w:spacing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6079D4" w:rsidRDefault="006079D4" w:rsidP="00716A47"/>
    <w:p w:rsidR="006079D4" w:rsidRDefault="006079D4"/>
    <w:sectPr w:rsidR="006079D4" w:rsidSect="00B62C02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A47"/>
    <w:rsid w:val="000618A2"/>
    <w:rsid w:val="001C5908"/>
    <w:rsid w:val="0024707E"/>
    <w:rsid w:val="00296C14"/>
    <w:rsid w:val="00401960"/>
    <w:rsid w:val="00547766"/>
    <w:rsid w:val="00586D63"/>
    <w:rsid w:val="006079D4"/>
    <w:rsid w:val="00645656"/>
    <w:rsid w:val="006F6947"/>
    <w:rsid w:val="00716A47"/>
    <w:rsid w:val="007463B3"/>
    <w:rsid w:val="007612E8"/>
    <w:rsid w:val="007F0710"/>
    <w:rsid w:val="007F59FB"/>
    <w:rsid w:val="00847217"/>
    <w:rsid w:val="00862C44"/>
    <w:rsid w:val="00867BF8"/>
    <w:rsid w:val="008934E5"/>
    <w:rsid w:val="008B0E42"/>
    <w:rsid w:val="009048C0"/>
    <w:rsid w:val="00944DD5"/>
    <w:rsid w:val="00B0078B"/>
    <w:rsid w:val="00B62C02"/>
    <w:rsid w:val="00B730F9"/>
    <w:rsid w:val="00D374B3"/>
    <w:rsid w:val="00F524B9"/>
    <w:rsid w:val="00F9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716A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6A4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79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246</Words>
  <Characters>1408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</cp:lastModifiedBy>
  <cp:revision>11</cp:revision>
  <cp:lastPrinted>2013-06-28T08:58:00Z</cp:lastPrinted>
  <dcterms:created xsi:type="dcterms:W3CDTF">2013-06-14T07:30:00Z</dcterms:created>
  <dcterms:modified xsi:type="dcterms:W3CDTF">2013-07-01T08:26:00Z</dcterms:modified>
</cp:coreProperties>
</file>